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2C" w:rsidRDefault="004A382C" w:rsidP="00AA2CBA">
      <w:pPr>
        <w:pStyle w:val="NoSpacing"/>
        <w:rPr>
          <w:lang w:val="en-US"/>
        </w:rPr>
      </w:pPr>
      <w:bookmarkStart w:id="0" w:name="_GoBack"/>
      <w:bookmarkEnd w:id="0"/>
    </w:p>
    <w:p w:rsidR="004A382C" w:rsidRPr="00E7392B" w:rsidRDefault="004A382C" w:rsidP="002F10D0">
      <w:pPr>
        <w:rPr>
          <w:rFonts w:ascii="Times New Roman" w:hAnsi="Times New Roman"/>
          <w:sz w:val="24"/>
          <w:szCs w:val="24"/>
          <w:lang w:val="en-US"/>
        </w:rPr>
      </w:pPr>
      <w:r w:rsidRPr="00E7392B">
        <w:rPr>
          <w:rFonts w:ascii="Times New Roman" w:hAnsi="Times New Roman"/>
          <w:sz w:val="24"/>
          <w:szCs w:val="24"/>
          <w:lang w:val="en-US"/>
        </w:rPr>
        <w:t xml:space="preserve">NR.INREG. ……….. / ………………..                                                 </w:t>
      </w:r>
    </w:p>
    <w:p w:rsidR="004A382C" w:rsidRDefault="004A382C" w:rsidP="00E7392B">
      <w:pPr>
        <w:rPr>
          <w:rFonts w:ascii="Times New Roman" w:hAnsi="Times New Roman"/>
          <w:sz w:val="24"/>
          <w:szCs w:val="24"/>
          <w:lang w:val="en-US"/>
        </w:rPr>
      </w:pPr>
      <w:r w:rsidRPr="00E7392B">
        <w:rPr>
          <w:rFonts w:ascii="Times New Roman" w:hAnsi="Times New Roman"/>
          <w:sz w:val="24"/>
          <w:szCs w:val="24"/>
          <w:lang w:val="en-US"/>
        </w:rPr>
        <w:t xml:space="preserve">                </w:t>
      </w:r>
    </w:p>
    <w:p w:rsidR="004A382C" w:rsidRPr="00E7392B" w:rsidRDefault="004A382C" w:rsidP="00E7392B">
      <w:pPr>
        <w:rPr>
          <w:rFonts w:ascii="Times New Roman" w:hAnsi="Times New Roman"/>
          <w:sz w:val="24"/>
          <w:szCs w:val="24"/>
          <w:lang w:val="en-US"/>
        </w:rPr>
      </w:pPr>
      <w:r w:rsidRPr="00E7392B"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 w:rsidRPr="00E7392B">
        <w:rPr>
          <w:rFonts w:ascii="Times New Roman" w:hAnsi="Times New Roman"/>
          <w:sz w:val="24"/>
          <w:szCs w:val="24"/>
          <w:lang w:val="en-US"/>
        </w:rPr>
        <w:tab/>
      </w:r>
      <w:r w:rsidRPr="00E7392B">
        <w:rPr>
          <w:rFonts w:ascii="Times New Roman" w:hAnsi="Times New Roman"/>
          <w:sz w:val="24"/>
          <w:szCs w:val="24"/>
          <w:lang w:val="en-US"/>
        </w:rPr>
        <w:tab/>
        <w:t xml:space="preserve">                                                                        </w:t>
      </w:r>
    </w:p>
    <w:p w:rsidR="004A382C" w:rsidRPr="00E7392B" w:rsidRDefault="004A382C" w:rsidP="002F10D0">
      <w:pPr>
        <w:rPr>
          <w:rFonts w:ascii="Times New Roman" w:hAnsi="Times New Roman"/>
          <w:b/>
          <w:sz w:val="24"/>
          <w:szCs w:val="24"/>
        </w:rPr>
      </w:pPr>
      <w:r w:rsidRPr="00E7392B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E7392B">
        <w:rPr>
          <w:rFonts w:ascii="Times New Roman" w:hAnsi="Times New Roman"/>
          <w:sz w:val="24"/>
          <w:szCs w:val="24"/>
          <w:lang w:val="it-IT"/>
        </w:rPr>
        <w:t xml:space="preserve">      </w:t>
      </w:r>
      <w:r w:rsidRPr="00E7392B">
        <w:rPr>
          <w:rFonts w:ascii="Times New Roman" w:hAnsi="Times New Roman"/>
          <w:b/>
          <w:sz w:val="24"/>
          <w:szCs w:val="24"/>
        </w:rPr>
        <w:t>CATRE,</w:t>
      </w:r>
    </w:p>
    <w:p w:rsidR="004A382C" w:rsidRPr="00E7392B" w:rsidRDefault="004A382C" w:rsidP="00E7392B"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E7392B">
        <w:rPr>
          <w:rFonts w:ascii="Times New Roman" w:hAnsi="Times New Roman"/>
          <w:b/>
          <w:bCs/>
          <w:sz w:val="24"/>
          <w:szCs w:val="24"/>
          <w:lang w:val="en-US"/>
        </w:rPr>
        <w:t>ASOCIATIA DE DEZVOLTARE INTERCOMUNITARA</w:t>
      </w:r>
    </w:p>
    <w:p w:rsidR="004A382C" w:rsidRPr="00E7392B" w:rsidRDefault="004A382C" w:rsidP="00E7392B"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E7392B">
        <w:rPr>
          <w:rFonts w:ascii="Times New Roman" w:hAnsi="Times New Roman"/>
          <w:b/>
          <w:bCs/>
          <w:sz w:val="24"/>
          <w:szCs w:val="24"/>
          <w:lang w:val="en-US"/>
        </w:rPr>
        <w:t>"ASOCIATIA DE APA" SIBIU</w:t>
      </w:r>
    </w:p>
    <w:p w:rsidR="004A382C" w:rsidRDefault="004A382C" w:rsidP="00E7392B"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4A382C" w:rsidRDefault="004A382C" w:rsidP="00AA2CBA">
      <w:pPr>
        <w:ind w:firstLine="72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E7392B">
        <w:rPr>
          <w:rFonts w:ascii="Times New Roman" w:hAnsi="Times New Roman"/>
          <w:b/>
          <w:bCs/>
          <w:sz w:val="24"/>
          <w:szCs w:val="24"/>
          <w:lang w:val="en-US"/>
        </w:rPr>
        <w:t>In atentia : D-nei Director executiv   BADITOIU ADINA</w:t>
      </w:r>
    </w:p>
    <w:p w:rsidR="004A382C" w:rsidRPr="00E7392B" w:rsidRDefault="004A382C" w:rsidP="00AA2CBA">
      <w:pPr>
        <w:pStyle w:val="NoSpacing"/>
        <w:rPr>
          <w:lang w:val="en-US"/>
        </w:rPr>
      </w:pPr>
    </w:p>
    <w:p w:rsidR="004A382C" w:rsidRPr="00E7392B" w:rsidRDefault="004A382C" w:rsidP="00E7392B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E7392B">
        <w:rPr>
          <w:rFonts w:ascii="Times New Roman" w:hAnsi="Times New Roman"/>
          <w:b/>
          <w:sz w:val="24"/>
          <w:szCs w:val="24"/>
        </w:rPr>
        <w:tab/>
      </w:r>
      <w:r w:rsidRPr="00E7392B">
        <w:rPr>
          <w:rFonts w:ascii="Times New Roman" w:hAnsi="Times New Roman"/>
          <w:sz w:val="24"/>
          <w:szCs w:val="24"/>
          <w:lang w:val="it-IT"/>
        </w:rPr>
        <w:t xml:space="preserve">Prin prezenta va instiintam ca A.N.R.S.C. Bucuresti a avizat preturile la apa potabila produsa, transportata si distribuita pe intreaga arie de operare si </w:t>
      </w:r>
      <w:r>
        <w:rPr>
          <w:rFonts w:ascii="Times New Roman" w:hAnsi="Times New Roman"/>
          <w:sz w:val="24"/>
          <w:szCs w:val="24"/>
          <w:lang w:val="it-IT"/>
        </w:rPr>
        <w:t xml:space="preserve">tarifele </w:t>
      </w:r>
      <w:r w:rsidRPr="00E7392B">
        <w:rPr>
          <w:rFonts w:ascii="Times New Roman" w:hAnsi="Times New Roman"/>
          <w:sz w:val="24"/>
          <w:szCs w:val="24"/>
          <w:lang w:val="it-IT"/>
        </w:rPr>
        <w:t xml:space="preserve">la canalizare-epurare pentru intreaga arie de operare a S.C. APA CANAL S.A. Sibiu, prin avizul nr.604090/24.04.2018. </w:t>
      </w:r>
    </w:p>
    <w:p w:rsidR="004A382C" w:rsidRPr="00E7392B" w:rsidRDefault="004A382C" w:rsidP="00E7392B">
      <w:pPr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  <w:r w:rsidRPr="00E7392B">
        <w:rPr>
          <w:rFonts w:ascii="Times New Roman" w:hAnsi="Times New Roman"/>
          <w:sz w:val="24"/>
          <w:szCs w:val="24"/>
          <w:lang w:val="it-IT"/>
        </w:rPr>
        <w:t xml:space="preserve">Preturile si tarifele la serviciile publice de alimentare cu apa si de canalizare avizate au urmatoarele nivele 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992"/>
        <w:gridCol w:w="1843"/>
        <w:gridCol w:w="1842"/>
      </w:tblGrid>
      <w:tr w:rsidR="004A382C" w:rsidRPr="00933D63" w:rsidTr="002F10D0"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A382C" w:rsidRPr="00E7392B" w:rsidRDefault="004A382C" w:rsidP="00D624DB">
            <w:pPr>
              <w:pStyle w:val="NoSpacing"/>
              <w:rPr>
                <w:rFonts w:ascii="Times New Roman" w:hAnsi="Times New Roman"/>
                <w:szCs w:val="24"/>
                <w:lang w:val="it-IT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>U.M.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 xml:space="preserve">Pret/Tarif pentru populatie 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 xml:space="preserve">Pret/Tarif pentru rest utilizatori </w:t>
            </w:r>
          </w:p>
        </w:tc>
      </w:tr>
      <w:tr w:rsidR="004A382C" w:rsidRPr="00933D63" w:rsidTr="002F10D0"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A382C" w:rsidRPr="00E7392B" w:rsidRDefault="004A382C" w:rsidP="00D624DB">
            <w:pPr>
              <w:pStyle w:val="NoSpacing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b/>
                <w:szCs w:val="24"/>
                <w:lang w:val="fr-FR"/>
              </w:rPr>
              <w:t>Apa potabila produsa, transportata si distribuita</w:t>
            </w:r>
            <w:r w:rsidRPr="00E7392B">
              <w:rPr>
                <w:rFonts w:ascii="Times New Roman" w:hAnsi="Times New Roman"/>
                <w:szCs w:val="24"/>
                <w:lang w:val="fr-FR"/>
              </w:rPr>
              <w:t xml:space="preserve"> pe intreaga arie de operare a S.C. APA  CANAL S.A. Sibiu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>lei/mc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>3,47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>3,18</w:t>
            </w:r>
          </w:p>
        </w:tc>
      </w:tr>
      <w:tr w:rsidR="004A382C" w:rsidRPr="00933D63" w:rsidTr="002F10D0">
        <w:tc>
          <w:tcPr>
            <w:tcW w:w="4395" w:type="dxa"/>
            <w:tcBorders>
              <w:left w:val="single" w:sz="12" w:space="0" w:color="auto"/>
              <w:bottom w:val="single" w:sz="12" w:space="0" w:color="auto"/>
            </w:tcBorders>
          </w:tcPr>
          <w:p w:rsidR="004A382C" w:rsidRPr="00E7392B" w:rsidRDefault="004A382C" w:rsidP="00D624DB">
            <w:pPr>
              <w:pStyle w:val="NoSpacing"/>
              <w:rPr>
                <w:rFonts w:ascii="Times New Roman" w:hAnsi="Times New Roman"/>
                <w:szCs w:val="24"/>
                <w:lang w:val="it-IT"/>
              </w:rPr>
            </w:pPr>
            <w:r w:rsidRPr="002F10D0">
              <w:rPr>
                <w:rFonts w:ascii="Times New Roman" w:hAnsi="Times New Roman"/>
                <w:b/>
                <w:szCs w:val="24"/>
                <w:lang w:val="it-IT"/>
              </w:rPr>
              <w:t>Canalizare-epurare</w:t>
            </w:r>
            <w:r w:rsidRPr="00E7392B">
              <w:rPr>
                <w:rFonts w:ascii="Times New Roman" w:hAnsi="Times New Roman"/>
                <w:szCs w:val="24"/>
                <w:lang w:val="it-IT"/>
              </w:rPr>
              <w:t xml:space="preserve"> pentru intreaga arie de operare a S.C.</w:t>
            </w:r>
            <w:r w:rsidRPr="00E7392B">
              <w:rPr>
                <w:rFonts w:ascii="Times New Roman" w:hAnsi="Times New Roman"/>
                <w:szCs w:val="24"/>
                <w:lang w:val="fr-FR"/>
              </w:rPr>
              <w:t xml:space="preserve"> APA CANAL S.A. Sibiu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>lei/mc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>2,62</w:t>
            </w:r>
          </w:p>
        </w:tc>
        <w:tc>
          <w:tcPr>
            <w:tcW w:w="18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382C" w:rsidRPr="00E7392B" w:rsidRDefault="004A382C" w:rsidP="00D624DB">
            <w:pPr>
              <w:pStyle w:val="NoSpacing"/>
              <w:jc w:val="center"/>
              <w:rPr>
                <w:rFonts w:ascii="Times New Roman" w:hAnsi="Times New Roman"/>
                <w:szCs w:val="24"/>
                <w:lang w:val="fr-FR"/>
              </w:rPr>
            </w:pPr>
            <w:r w:rsidRPr="00E7392B">
              <w:rPr>
                <w:rFonts w:ascii="Times New Roman" w:hAnsi="Times New Roman"/>
                <w:szCs w:val="24"/>
                <w:lang w:val="fr-FR"/>
              </w:rPr>
              <w:t>2,20</w:t>
            </w:r>
          </w:p>
        </w:tc>
      </w:tr>
    </w:tbl>
    <w:p w:rsidR="004A382C" w:rsidRDefault="004A382C" w:rsidP="002F10D0">
      <w:pPr>
        <w:pStyle w:val="NoSpacing"/>
        <w:rPr>
          <w:lang w:val="it-IT"/>
        </w:rPr>
      </w:pPr>
    </w:p>
    <w:p w:rsidR="004A382C" w:rsidRPr="00E7392B" w:rsidRDefault="004A382C" w:rsidP="00E7392B">
      <w:pPr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  <w:r w:rsidRPr="00E7392B">
        <w:rPr>
          <w:rFonts w:ascii="Times New Roman" w:hAnsi="Times New Roman"/>
          <w:sz w:val="24"/>
          <w:szCs w:val="24"/>
          <w:lang w:val="it-IT"/>
        </w:rPr>
        <w:t>Pentru care solicitam aprobare din partea A.D.I. “Asociatia de Apa” Sibiu, conform art.7 din avizul A.N.R.S.C. Bucuresti nr.604090/24.04.2018.</w:t>
      </w:r>
    </w:p>
    <w:p w:rsidR="004A382C" w:rsidRPr="00E7392B" w:rsidRDefault="004A382C" w:rsidP="00E7392B">
      <w:pPr>
        <w:pStyle w:val="NoSpacing"/>
        <w:ind w:firstLine="720"/>
        <w:jc w:val="both"/>
        <w:rPr>
          <w:rFonts w:ascii="Times New Roman" w:hAnsi="Times New Roman"/>
          <w:szCs w:val="24"/>
          <w:lang w:val="it-IT"/>
        </w:rPr>
      </w:pPr>
      <w:r w:rsidRPr="00E7392B">
        <w:rPr>
          <w:rFonts w:ascii="Times New Roman" w:hAnsi="Times New Roman"/>
          <w:szCs w:val="24"/>
          <w:lang w:val="it-IT"/>
        </w:rPr>
        <w:t>Preturile la apa potabila pentru populatie contin T.V.A. in cota de 9%, iar pentru rest utilizatori nu contin T.V.A.</w:t>
      </w:r>
    </w:p>
    <w:p w:rsidR="004A382C" w:rsidRPr="00E7392B" w:rsidRDefault="004A382C" w:rsidP="00E7392B">
      <w:pPr>
        <w:pStyle w:val="NoSpacing"/>
        <w:ind w:firstLine="720"/>
        <w:jc w:val="both"/>
        <w:rPr>
          <w:rFonts w:ascii="Times New Roman" w:hAnsi="Times New Roman"/>
          <w:szCs w:val="24"/>
          <w:lang w:val="it-IT"/>
        </w:rPr>
      </w:pPr>
      <w:r w:rsidRPr="00E7392B">
        <w:rPr>
          <w:rFonts w:ascii="Times New Roman" w:hAnsi="Times New Roman"/>
          <w:szCs w:val="24"/>
          <w:lang w:val="it-IT"/>
        </w:rPr>
        <w:t xml:space="preserve">Tarifele la canalizare-epurare pentru populatie contin T.V.A. in cota de 19%, iar pentru rest utilizatori nu contin T.V.A. </w:t>
      </w:r>
    </w:p>
    <w:p w:rsidR="004A382C" w:rsidRPr="00E7392B" w:rsidRDefault="004A382C" w:rsidP="00E7392B">
      <w:pPr>
        <w:pStyle w:val="NoSpacing"/>
        <w:ind w:firstLine="720"/>
        <w:jc w:val="both"/>
        <w:rPr>
          <w:rFonts w:ascii="Times New Roman" w:hAnsi="Times New Roman"/>
          <w:szCs w:val="24"/>
          <w:lang w:val="it-IT"/>
        </w:rPr>
      </w:pPr>
    </w:p>
    <w:p w:rsidR="004A382C" w:rsidRPr="00E7392B" w:rsidRDefault="004A382C" w:rsidP="00E7392B">
      <w:pPr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  <w:r w:rsidRPr="00E7392B">
        <w:rPr>
          <w:rFonts w:ascii="Times New Roman" w:hAnsi="Times New Roman"/>
          <w:sz w:val="24"/>
          <w:szCs w:val="24"/>
          <w:lang w:val="it-IT"/>
        </w:rPr>
        <w:tab/>
        <w:t>Anexam in copie avizul Autoritatii Nationale de Reglementare pentru Serviciile Comunitare de Utilitati Publice Bucuresti nr.604090/24.04.2018.</w:t>
      </w:r>
    </w:p>
    <w:p w:rsidR="004A382C" w:rsidRDefault="004A382C" w:rsidP="00E7392B">
      <w:pPr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4A382C" w:rsidRDefault="004A382C" w:rsidP="00E7392B">
      <w:pPr>
        <w:ind w:firstLine="708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4A382C" w:rsidRPr="00E7392B" w:rsidRDefault="004A382C" w:rsidP="00E7392B">
      <w:pPr>
        <w:pStyle w:val="NoSpacing"/>
        <w:rPr>
          <w:rFonts w:ascii="Times New Roman" w:hAnsi="Times New Roman"/>
          <w:szCs w:val="24"/>
          <w:lang w:val="it-IT"/>
        </w:rPr>
      </w:pPr>
      <w:r w:rsidRPr="00E7392B">
        <w:rPr>
          <w:rFonts w:ascii="Times New Roman" w:hAnsi="Times New Roman"/>
          <w:szCs w:val="24"/>
          <w:lang w:val="it-IT"/>
        </w:rPr>
        <w:t xml:space="preserve">                   DIRECTOR GENERAL                                            DIRECTOR ECONOMIC</w:t>
      </w:r>
    </w:p>
    <w:p w:rsidR="004A382C" w:rsidRPr="00E7392B" w:rsidRDefault="004A382C" w:rsidP="002F10D0">
      <w:pPr>
        <w:pStyle w:val="NoSpacing"/>
        <w:rPr>
          <w:rFonts w:ascii="Times New Roman" w:hAnsi="Times New Roman"/>
          <w:szCs w:val="24"/>
        </w:rPr>
      </w:pPr>
      <w:r w:rsidRPr="00E7392B">
        <w:rPr>
          <w:rFonts w:ascii="Times New Roman" w:hAnsi="Times New Roman"/>
          <w:szCs w:val="24"/>
          <w:lang w:val="en-US"/>
        </w:rPr>
        <w:t xml:space="preserve">          ing.MAIER-BONDREA VASILE                                    ec. HALMAGHI ADRIANA</w:t>
      </w:r>
    </w:p>
    <w:sectPr w:rsidR="004A382C" w:rsidRPr="00E7392B" w:rsidSect="002F10D0">
      <w:headerReference w:type="default" r:id="rId6"/>
      <w:pgSz w:w="11906" w:h="16838"/>
      <w:pgMar w:top="1418" w:right="1418" w:bottom="567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82C" w:rsidRDefault="004A382C" w:rsidP="008A5669">
      <w:pPr>
        <w:spacing w:after="0" w:line="240" w:lineRule="auto"/>
      </w:pPr>
      <w:r>
        <w:separator/>
      </w:r>
    </w:p>
  </w:endnote>
  <w:endnote w:type="continuationSeparator" w:id="0">
    <w:p w:rsidR="004A382C" w:rsidRDefault="004A382C" w:rsidP="008A5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82C" w:rsidRDefault="004A382C" w:rsidP="008A5669">
      <w:pPr>
        <w:spacing w:after="0" w:line="240" w:lineRule="auto"/>
      </w:pPr>
      <w:r>
        <w:separator/>
      </w:r>
    </w:p>
  </w:footnote>
  <w:footnote w:type="continuationSeparator" w:id="0">
    <w:p w:rsidR="004A382C" w:rsidRDefault="004A382C" w:rsidP="008A5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82C" w:rsidRDefault="004A382C">
    <w:pPr>
      <w:pStyle w:val="Header"/>
    </w:pPr>
    <w:r w:rsidRPr="00933D63">
      <w:rPr>
        <w:noProof/>
        <w:lang w:val="ro-RO"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i1026" type="#_x0000_t75" style="width:449.25pt;height:93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5669"/>
    <w:rsid w:val="00125250"/>
    <w:rsid w:val="002001F2"/>
    <w:rsid w:val="0020049E"/>
    <w:rsid w:val="002F10D0"/>
    <w:rsid w:val="00344A8F"/>
    <w:rsid w:val="00376469"/>
    <w:rsid w:val="00460C7D"/>
    <w:rsid w:val="004A382C"/>
    <w:rsid w:val="005D13A2"/>
    <w:rsid w:val="007626D8"/>
    <w:rsid w:val="00825DA8"/>
    <w:rsid w:val="008557F2"/>
    <w:rsid w:val="008A5669"/>
    <w:rsid w:val="00933D63"/>
    <w:rsid w:val="009B34A7"/>
    <w:rsid w:val="00AA2CBA"/>
    <w:rsid w:val="00B8574B"/>
    <w:rsid w:val="00C10C6E"/>
    <w:rsid w:val="00CD31D7"/>
    <w:rsid w:val="00D624DB"/>
    <w:rsid w:val="00E10C74"/>
    <w:rsid w:val="00E7392B"/>
    <w:rsid w:val="00F73959"/>
    <w:rsid w:val="00FA0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D8"/>
    <w:pPr>
      <w:spacing w:after="160" w:line="259" w:lineRule="auto"/>
    </w:pPr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56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5669"/>
    <w:rPr>
      <w:rFonts w:cs="Times New Roman"/>
    </w:rPr>
  </w:style>
  <w:style w:type="paragraph" w:styleId="NoSpacing">
    <w:name w:val="No Spacing"/>
    <w:uiPriority w:val="99"/>
    <w:qFormat/>
    <w:rsid w:val="007626D8"/>
    <w:rPr>
      <w:rFonts w:ascii="Times New Roman R" w:eastAsia="Times New Roman" w:hAnsi="Times New Roman R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B3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254</Words>
  <Characters>1478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subject/>
  <dc:creator>Marcela Vasile</dc:creator>
  <cp:keywords/>
  <dc:description/>
  <cp:lastModifiedBy>adi2</cp:lastModifiedBy>
  <cp:revision>2</cp:revision>
  <cp:lastPrinted>2018-04-24T12:22:00Z</cp:lastPrinted>
  <dcterms:created xsi:type="dcterms:W3CDTF">2018-05-09T05:09:00Z</dcterms:created>
  <dcterms:modified xsi:type="dcterms:W3CDTF">2018-05-09T05:09:00Z</dcterms:modified>
</cp:coreProperties>
</file>